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B2B25" w:rsidTr="002B2B25" w14:paraId="01AA81D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25" w:rsidRDefault="002B2B25" w14:paraId="47D8EEA9" w14:textId="0B7C9CF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2B25" w:rsidRDefault="002B2B25" w14:paraId="6848A2D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B2B25" w:rsidRDefault="002B2B25" w14:paraId="459CA71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B2B25" w:rsidRDefault="002B2B25" w14:paraId="25C3F1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B2B25" w:rsidRDefault="002B2B25" w14:paraId="6915BAC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B2B25" w:rsidP="002B2B25" w:rsidRDefault="002B2B25" w14:paraId="0543D50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B2B25" w:rsidP="002B2B25" w:rsidRDefault="002B2B25" w14:paraId="164FF85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B2B25" w:rsidP="002B2B25" w:rsidRDefault="002B2B25" w14:paraId="14F6CB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St-2605/2019</w:t>
      </w:r>
    </w:p>
    <w:p w:rsidR="002B2B25" w:rsidP="002B2B25" w:rsidRDefault="002B2B25" w14:paraId="5AF1DA7A" w14:textId="77777777">
      <w:pPr>
        <w:tabs>
          <w:tab w:val="left" w:pos="709"/>
        </w:tabs>
      </w:pPr>
      <w:r>
        <w:t xml:space="preserve"> </w:t>
      </w:r>
    </w:p>
    <w:p w:rsidR="002B2B25" w:rsidP="002B2B25" w:rsidRDefault="002B2B25" w14:paraId="0B576E6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B2B25" w:rsidP="002B2B25" w:rsidRDefault="002B2B25" w14:paraId="3433454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B2B25" w:rsidP="002B2B25" w:rsidRDefault="002B2B25" w14:paraId="2DF48E4E" w14:textId="77777777">
      <w:pPr>
        <w:tabs>
          <w:tab w:val="left" w:pos="709"/>
        </w:tabs>
      </w:pPr>
    </w:p>
    <w:p w:rsidR="002B2B25" w:rsidP="002B2B25" w:rsidRDefault="002B2B25" w14:paraId="1A0408F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B2B25" w:rsidP="002B2B25" w:rsidRDefault="002B2B25" w14:paraId="27D8181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B2B25" w:rsidP="002B2B25" w:rsidRDefault="002B2B25" w14:paraId="2821CF1A" w14:textId="77777777">
      <w:pPr>
        <w:tabs>
          <w:tab w:val="left" w:pos="709"/>
        </w:tabs>
      </w:pPr>
    </w:p>
    <w:p w:rsidR="002B2B25" w:rsidP="002B2B25" w:rsidRDefault="002B2B25" w14:paraId="3412E59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B2B25" w:rsidP="002B2B25" w:rsidRDefault="002B2B25" w14:paraId="53FFE20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B2B25" w:rsidP="002B2B25" w:rsidRDefault="002B2B25" w14:paraId="1A8FC5A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B2B25" w:rsidP="002B2B25" w:rsidRDefault="002B2B25" w14:paraId="189F0CC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B2B25" w:rsidP="002B2B25" w:rsidRDefault="002B2B25" w14:paraId="28B94DF0" w14:textId="77777777">
      <w:pPr>
        <w:tabs>
          <w:tab w:val="left" w:pos="709"/>
        </w:tabs>
      </w:pPr>
    </w:p>
    <w:p w:rsidR="002B2B25" w:rsidP="002B2B25" w:rsidRDefault="002B2B25" w14:paraId="67EFB36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B2B25" w:rsidP="002B2B25" w:rsidRDefault="002B2B25" w14:paraId="71C22745" w14:textId="77777777">
      <w:pPr>
        <w:tabs>
          <w:tab w:val="left" w:pos="709"/>
        </w:tabs>
        <w:jc w:val="both"/>
      </w:pPr>
    </w:p>
    <w:p w:rsidR="002B2B25" w:rsidP="002B2B25" w:rsidRDefault="002B2B25" w14:paraId="40696C64" w14:textId="77777777">
      <w:pPr>
        <w:tabs>
          <w:tab w:val="left" w:pos="709"/>
        </w:tabs>
      </w:pPr>
      <w:r>
        <w:t xml:space="preserve"> </w:t>
      </w:r>
      <w:r>
        <w:tab/>
        <w:t>17. St-2605/2019</w:t>
      </w:r>
    </w:p>
    <w:p w:rsidR="002B2B25" w:rsidP="002B2B25" w:rsidRDefault="002B2B25" w14:paraId="27700894" w14:textId="77777777">
      <w:pPr>
        <w:tabs>
          <w:tab w:val="left" w:pos="709"/>
        </w:tabs>
      </w:pPr>
    </w:p>
    <w:p w:rsidR="002B2B25" w:rsidP="002B2B25" w:rsidRDefault="002B2B25" w14:paraId="1005DDD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B2B25" w:rsidP="002B2B25" w:rsidRDefault="002B2B25" w14:paraId="4C1C9DA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B2B25" w:rsidP="002B2B25" w:rsidRDefault="002B2B25" w14:paraId="00D8147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B2B25" w:rsidP="002B2B25" w:rsidRDefault="002B2B25" w14:paraId="7C96C192" w14:textId="77777777">
      <w:pPr>
        <w:tabs>
          <w:tab w:val="left" w:pos="709"/>
        </w:tabs>
        <w:ind w:firstLine="708"/>
        <w:jc w:val="both"/>
      </w:pPr>
    </w:p>
    <w:p w:rsidR="002B2B25" w:rsidP="002B2B25" w:rsidRDefault="002B2B25" w14:paraId="3E8CE6CA" w14:textId="77777777">
      <w:pPr>
        <w:tabs>
          <w:tab w:val="left" w:pos="709"/>
        </w:tabs>
        <w:jc w:val="both"/>
      </w:pPr>
      <w:r>
        <w:t xml:space="preserve">protiv </w:t>
      </w:r>
    </w:p>
    <w:p w:rsidR="002B2B25" w:rsidP="002B2B25" w:rsidRDefault="002B2B25" w14:paraId="3E7EB63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B2B25" w:rsidP="002B2B25" w:rsidRDefault="002B2B25" w14:paraId="1E2125DD" w14:textId="77777777">
      <w:pPr>
        <w:tabs>
          <w:tab w:val="left" w:pos="709"/>
        </w:tabs>
        <w:ind w:left="708"/>
        <w:jc w:val="both"/>
      </w:pPr>
      <w:r>
        <w:tab/>
        <w:t xml:space="preserve">MELITA I JASNA j.d.o.o. za usluge i trgovinu, Plešivica, Plešivica 1 F, </w:t>
      </w:r>
    </w:p>
    <w:p w:rsidR="002B2B25" w:rsidP="002B2B25" w:rsidRDefault="002B2B25" w14:paraId="78B64681" w14:textId="77777777">
      <w:pPr>
        <w:tabs>
          <w:tab w:val="left" w:pos="709"/>
        </w:tabs>
        <w:ind w:left="708"/>
        <w:jc w:val="both"/>
      </w:pPr>
      <w:r>
        <w:t>OIB: 82070381160</w:t>
      </w:r>
    </w:p>
    <w:p w:rsidR="002B2B25" w:rsidP="002B2B25" w:rsidRDefault="002B2B25" w14:paraId="03BBBE0D" w14:textId="77777777">
      <w:pPr>
        <w:tabs>
          <w:tab w:val="left" w:pos="709"/>
        </w:tabs>
        <w:ind w:left="708"/>
        <w:jc w:val="both"/>
      </w:pPr>
    </w:p>
    <w:p w:rsidR="002B2B25" w:rsidP="002B2B25" w:rsidRDefault="002B2B25" w14:paraId="54769D8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B2B25" w:rsidP="002B2B25" w:rsidRDefault="002B2B25" w14:paraId="65858B8C" w14:textId="77777777">
      <w:pPr>
        <w:tabs>
          <w:tab w:val="left" w:pos="709"/>
        </w:tabs>
        <w:jc w:val="both"/>
      </w:pPr>
    </w:p>
    <w:p w:rsidR="002B2B25" w:rsidP="002B2B25" w:rsidRDefault="002B2B25" w14:paraId="4F47555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B2B25" w:rsidP="002B2B25" w:rsidRDefault="002B2B25" w14:paraId="7EA208DA" w14:textId="77777777">
      <w:pPr>
        <w:tabs>
          <w:tab w:val="left" w:pos="709"/>
        </w:tabs>
      </w:pPr>
    </w:p>
    <w:p w:rsidR="002B2B25" w:rsidP="002B2B25" w:rsidRDefault="002B2B25" w14:paraId="293A85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B2B25" w:rsidP="002B2B25" w:rsidRDefault="002B2B25" w14:paraId="450D9AA2" w14:textId="77777777">
      <w:pPr>
        <w:tabs>
          <w:tab w:val="left" w:pos="709"/>
        </w:tabs>
      </w:pPr>
    </w:p>
    <w:p w:rsidR="002B2B25" w:rsidP="002B2B25" w:rsidRDefault="002B2B25" w14:paraId="35F20AD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B2B25" w:rsidP="002B2B25" w:rsidRDefault="002B2B25" w14:paraId="21960F8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B2B25" w:rsidP="002B2B25" w:rsidRDefault="002B2B25" w14:paraId="14DF7854" w14:textId="77777777">
      <w:pPr>
        <w:tabs>
          <w:tab w:val="left" w:pos="709"/>
        </w:tabs>
      </w:pPr>
    </w:p>
    <w:p w:rsidR="002B2B25" w:rsidP="002B2B25" w:rsidRDefault="002B2B25" w14:paraId="5C17FBC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BD94C8" w14:textId="06BD94C8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2B25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B2B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2B2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2B2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2B2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2B2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B2B2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B2B2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B2B2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2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B2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B2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B2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B2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B2B2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2B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B2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084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St-2605/2019</izvorni_sadrzaj>
    <derivirana_varijabla naziv="DomainObject.Predmet.OznakaBroj_1">St-2605/2019</derivirana_varijabla>
  </DomainObject.Predmet.OznakaBroj>
  <DomainObject.Predmet.OznakaBrojOptuznogAkta>
    <izvorni_sadrzaj>04-06-19-4571</izvorni_sadrzaj>
    <derivirana_varijabla naziv="DomainObject.Predmet.OznakaBrojOptuznogAkta_1">04-06-19-4571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I JASNA j.d.o.o. za usluge i trgovinu</izvorni_sadrzaj>
    <derivirana_varijabla naziv="DomainObject.Predmet.ProtustrankaFormated_1">  MELITA I JASNA j.d.o.o. za usluge i trgovinu</derivirana_varijabla>
  </DomainObject.Predmet.ProtustrankaFormated>
  <DomainObject.Predmet.ProtustrankaFormatedOIB>
    <izvorni_sadrzaj>  MELITA I JASNA j.d.o.o. za usluge i trgovinu, OIB 82070381160</izvorni_sadrzaj>
    <derivirana_varijabla naziv="DomainObject.Predmet.ProtustrankaFormatedOIB_1">  MELITA I JASNA j.d.o.o. za usluge i trgovinu, OIB 82070381160</derivirana_varijabla>
  </DomainObject.Predmet.ProtustrankaFormatedOIB>
  <DomainObject.Predmet.ProtustrankaFormatedWithAdress>
    <izvorni_sadrzaj> MELITA I JASNA j.d.o.o. za usluge i trgovinu, Plešivica 1 F, 10450 Plešivica</izvorni_sadrzaj>
    <derivirana_varijabla naziv="DomainObject.Predmet.ProtustrankaFormatedWithAdress_1"> MELITA I JASNA j.d.o.o. za usluge i trgovinu, Plešivica 1 F, 10450 Plešivica</derivirana_varijabla>
  </DomainObject.Predmet.ProtustrankaFormatedWithAdress>
  <DomainObject.Predmet.ProtustrankaFormatedWithAdressOIB>
    <izvorni_sadrzaj> MELITA I JASNA j.d.o.o. za usluge i trgovinu, OIB 82070381160, Plešivica 1 F, 10450 Plešivica</izvorni_sadrzaj>
    <derivirana_varijabla naziv="DomainObject.Predmet.ProtustrankaFormatedWithAdressOIB_1"> MELITA I JASNA j.d.o.o. za usluge i trgovinu, OIB 82070381160, Plešivica 1 F, 10450 Plešivica</derivirana_varijabla>
  </DomainObject.Predmet.ProtustrankaFormatedWithAdressOIB>
  <DomainObject.Predmet.ProtustrankaWithAdress>
    <izvorni_sadrzaj>MELITA I JASNA j.d.o.o. za usluge i trgovinu Plešivica 1 F, 10450 Plešivica</izvorni_sadrzaj>
    <derivirana_varijabla naziv="DomainObject.Predmet.ProtustrankaWithAdress_1">MELITA I JASNA j.d.o.o. za usluge i trgovinu Plešivica 1 F, 10450 Plešivica</derivirana_varijabla>
  </DomainObject.Predmet.ProtustrankaWithAdress>
  <DomainObject.Predmet.ProtustrankaWithAdressOIB>
    <izvorni_sadrzaj>MELITA I JASNA j.d.o.o. za usluge i trgovinu, OIB 82070381160, Plešivica 1 F, 10450 Plešivica</izvorni_sadrzaj>
    <derivirana_varijabla naziv="DomainObject.Predmet.ProtustrankaWithAdressOIB_1">MELITA I JASNA j.d.o.o. za usluge i trgovinu, OIB 82070381160, Plešivica 1 F, 10450 Plešivica</derivirana_varijabla>
  </DomainObject.Predmet.ProtustrankaWithAdressOIB>
  <DomainObject.Predmet.ProtustrankaNazivFormated>
    <izvorni_sadrzaj>MELITA I JASNA j.d.o.o. za usluge i trgovinu</izvorni_sadrzaj>
    <derivirana_varijabla naziv="DomainObject.Predmet.ProtustrankaNazivFormated_1">MELITA I JASNA j.d.o.o. za usluge i trgovinu</derivirana_varijabla>
  </DomainObject.Predmet.ProtustrankaNazivFormated>
  <DomainObject.Predmet.ProtustrankaNazivFormatedOIB>
    <izvorni_sadrzaj>MELITA I JASNA j.d.o.o. za usluge i trgovinu, OIB 82070381160</izvorni_sadrzaj>
    <derivirana_varijabla naziv="DomainObject.Predmet.ProtustrankaNazivFormatedOIB_1">MELITA I JASNA j.d.o.o. za usluge i trgovinu, OIB 82070381160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MELITA I JASNA j.d.o.o. za usluge i trgovinu</item>
    </izvorni_sadrzaj>
    <derivirana_varijabla naziv="DomainObject.Predmet.ProtuStrankaListFormated_1">
      <item>MELITA I JASNA j.d.o.o. za usluge i trgovinu</item>
    </derivirana_varijabla>
  </DomainObject.Predmet.ProtuStrankaListFormated>
  <DomainObject.Predmet.ProtuStrankaListFormatedOIB>
    <izvorni_sadrzaj>
      <item>MELITA I JASNA j.d.o.o. za usluge i trgovinu, OIB 82070381160</item>
    </izvorni_sadrzaj>
    <derivirana_varijabla naziv="DomainObject.Predmet.ProtuStrankaListFormatedOIB_1">
      <item>MELITA I JASNA j.d.o.o. za usluge i trgovinu, OIB 82070381160</item>
    </derivirana_varijabla>
  </DomainObject.Predmet.ProtuStrankaListFormatedOIB>
  <DomainObject.Predmet.ProtuStrankaListFormatedWithAdress>
    <izvorni_sadrzaj>
      <item>MELITA I JASNA j.d.o.o. za usluge i trgovinu, Plešivica 1 F, 10450 Plešivica</item>
    </izvorni_sadrzaj>
    <derivirana_varijabla naziv="DomainObject.Predmet.ProtuStrankaListFormatedWithAdress_1">
      <item>MELITA I JASNA j.d.o.o. za usluge i trgovinu, Plešivica 1 F, 10450 Plešivica</item>
    </derivirana_varijabla>
  </DomainObject.Predmet.ProtuStrankaListFormatedWithAdress>
  <DomainObject.Predmet.ProtuStrankaListFormatedWithAdressOIB>
    <izvorni_sadrzaj>
      <item>MELITA I JASNA j.d.o.o. za usluge i trgovinu, OIB 82070381160, Plešivica 1 F, 10450 Plešivica</item>
    </izvorni_sadrzaj>
    <derivirana_varijabla naziv="DomainObject.Predmet.ProtuStrankaListFormatedWithAdressOIB_1">
      <item>MELITA I JASNA j.d.o.o. za usluge i trgovinu, OIB 82070381160, Plešivica 1 F, 10450 Plešivica</item>
    </derivirana_varijabla>
  </DomainObject.Predmet.ProtuStrankaListFormatedWithAdressOIB>
  <DomainObject.Predmet.ProtuStrankaListNazivFormated>
    <izvorni_sadrzaj>
      <item>MELITA I JASNA j.d.o.o. za usluge i trgovinu</item>
    </izvorni_sadrzaj>
    <derivirana_varijabla naziv="DomainObject.Predmet.ProtuStrankaListNazivFormated_1">
      <item>MELITA I JASNA j.d.o.o. za usluge i trgovinu</item>
    </derivirana_varijabla>
  </DomainObject.Predmet.ProtuStrankaListNazivFormated>
  <DomainObject.Predmet.ProtuStrankaListNazivFormatedOIB>
    <izvorni_sadrzaj>
      <item>MELITA I JASNA j.d.o.o. za usluge i trgovinu, OIB 82070381160</item>
    </izvorni_sadrzaj>
    <derivirana_varijabla naziv="DomainObject.Predmet.ProtuStrankaListNazivFormatedOIB_1">
      <item>MELITA I JASNA j.d.o.o. za usluge i trgovinu, OIB 82070381160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MELITA I JASNA j.d.o.o. za usluge i trgovinu</izvorni_sadrzaj>
    <derivirana_varijabla naziv="DomainObject.Predmet.ProtustrankaIDrugi_1">MELITA I JASNA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MELITA I JASNA j.d.o.o. za usluge i trgovinu, OIB 82070381160, Plešivica 1 F, 10450 Plešivica</izvorni_sadrzaj>
    <derivirana_varijabla naziv="DomainObject.Predmet.ProtustrankaIDrugiAdressOIB_1">MELITA I JASNA j.d.o.o. za usluge i trgovinu, OIB 82070381160, Plešivica 1 F,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MELITA I JASNA j.d.o.o. za usluge i trgovinu</item>
      <item>Financijska agencija</item>
    </izvorni_sadrzaj>
    <derivirana_varijabla naziv="DomainObject.Predmet.SudioniciListNaziv_1">
      <item>MELITA I JASNA j.d.o.o. za usluge i trgovinu</item>
      <item>Financijska agencija</item>
    </derivirana_varijabla>
  </DomainObject.Predmet.SudioniciListNaziv>
  <DomainObject.Predmet.SudioniciListAdressOIB>
    <izvorni_sadrzaj>
      <item>MELITA I JASNA j.d.o.o. za usluge i trgovinu, OIB 82070381160, Plešivica 1 F,10450 Plešivica</item>
      <item>Financijska agencija, OIB 85821130368, TRG SVIBANJSKIH ŽRTAVA 1995. 1,10000 Zagreb</item>
    </izvorni_sadrzaj>
    <derivirana_varijabla naziv="DomainObject.Predmet.SudioniciListAdressOIB_1">
      <item>MELITA I JASNA j.d.o.o. za usluge i trgovinu, OIB 82070381160, Plešivica 1 F,10450 Plešivica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82070381160</item>
      <item>, OIB 85821130368</item>
    </izvorni_sadrzaj>
    <derivirana_varijabla naziv="DomainObject.Predmet.SudioniciListNazivOIB_1">
      <item>, OIB 82070381160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840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